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1418"/>
        <w:gridCol w:w="992"/>
        <w:gridCol w:w="1228"/>
        <w:gridCol w:w="48"/>
        <w:gridCol w:w="992"/>
        <w:gridCol w:w="142"/>
        <w:gridCol w:w="992"/>
        <w:gridCol w:w="1808"/>
      </w:tblGrid>
      <w:tr w:rsidR="00D2393A" w:rsidRPr="00B64AB4" w:rsidTr="00B64AB4">
        <w:tc>
          <w:tcPr>
            <w:tcW w:w="9571" w:type="dxa"/>
            <w:gridSpan w:val="9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4AB4">
              <w:rPr>
                <w:rFonts w:ascii="Times New Roman" w:hAnsi="Times New Roman"/>
              </w:rPr>
              <w:t xml:space="preserve"> Сведения</w:t>
            </w:r>
          </w:p>
          <w:p w:rsidR="00D2393A" w:rsidRPr="00B64AB4" w:rsidRDefault="00D2393A" w:rsidP="00B64A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4AB4">
              <w:rPr>
                <w:rFonts w:ascii="Times New Roman" w:hAnsi="Times New Roman"/>
              </w:rPr>
              <w:t>о доходах, об имуществе и обязательствах характера федеральных государственных служащих Федеральной службы исполнения наказаний, а также их супругов и несовершеннолетних детей за период с 1 января 2009 года по 31 декабря 2009 года</w:t>
            </w:r>
          </w:p>
        </w:tc>
      </w:tr>
      <w:tr w:rsidR="00D2393A" w:rsidRPr="00B64AB4" w:rsidTr="00B64AB4">
        <w:trPr>
          <w:trHeight w:val="720"/>
        </w:trPr>
        <w:tc>
          <w:tcPr>
            <w:tcW w:w="1951" w:type="dxa"/>
            <w:vMerge w:val="restart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4AB4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418" w:type="dxa"/>
            <w:vMerge w:val="restart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4AB4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4AB4">
              <w:rPr>
                <w:sz w:val="20"/>
                <w:szCs w:val="20"/>
              </w:rPr>
              <w:t>Общая сумма декларированного годового дохода за 20</w:t>
            </w:r>
            <w:r>
              <w:rPr>
                <w:sz w:val="20"/>
                <w:szCs w:val="20"/>
              </w:rPr>
              <w:t>09</w:t>
            </w:r>
            <w:r w:rsidRPr="00B64AB4">
              <w:rPr>
                <w:sz w:val="20"/>
                <w:szCs w:val="20"/>
              </w:rPr>
              <w:t xml:space="preserve"> г. (руб)</w:t>
            </w:r>
          </w:p>
        </w:tc>
        <w:tc>
          <w:tcPr>
            <w:tcW w:w="3402" w:type="dxa"/>
            <w:gridSpan w:val="5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AB4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08" w:type="dxa"/>
            <w:vMerge w:val="restart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4AB4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D2393A" w:rsidRPr="00B64AB4" w:rsidTr="00B64AB4">
        <w:trPr>
          <w:trHeight w:val="720"/>
        </w:trPr>
        <w:tc>
          <w:tcPr>
            <w:tcW w:w="1951" w:type="dxa"/>
            <w:vMerge/>
          </w:tcPr>
          <w:p w:rsidR="00D2393A" w:rsidRPr="00B64AB4" w:rsidRDefault="00D2393A" w:rsidP="00B64AB4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</w:tcPr>
          <w:p w:rsidR="00D2393A" w:rsidRPr="00B64AB4" w:rsidRDefault="00D2393A" w:rsidP="00B64AB4">
            <w:pPr>
              <w:spacing w:after="0" w:line="240" w:lineRule="auto"/>
              <w:jc w:val="center"/>
            </w:pPr>
          </w:p>
        </w:tc>
        <w:tc>
          <w:tcPr>
            <w:tcW w:w="992" w:type="dxa"/>
            <w:vMerge/>
          </w:tcPr>
          <w:p w:rsidR="00D2393A" w:rsidRPr="00B64AB4" w:rsidRDefault="00D2393A" w:rsidP="00B64AB4">
            <w:pPr>
              <w:spacing w:after="0" w:line="240" w:lineRule="auto"/>
              <w:jc w:val="center"/>
            </w:pPr>
          </w:p>
        </w:tc>
        <w:tc>
          <w:tcPr>
            <w:tcW w:w="1276" w:type="dxa"/>
            <w:gridSpan w:val="2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4AB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4" w:type="dxa"/>
            <w:gridSpan w:val="2"/>
          </w:tcPr>
          <w:p w:rsidR="00D2393A" w:rsidRPr="00B64AB4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B64AB4">
              <w:rPr>
                <w:rFonts w:ascii="Times New Roman" w:hAnsi="Times New Roman"/>
              </w:rPr>
              <w:t>Площадь</w:t>
            </w:r>
          </w:p>
        </w:tc>
        <w:tc>
          <w:tcPr>
            <w:tcW w:w="992" w:type="dxa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4AB4">
              <w:rPr>
                <w:rFonts w:ascii="Times New Roman" w:hAnsi="Times New Roman"/>
              </w:rPr>
              <w:t>Страна расположение</w:t>
            </w:r>
          </w:p>
        </w:tc>
        <w:tc>
          <w:tcPr>
            <w:tcW w:w="1808" w:type="dxa"/>
            <w:vMerge/>
          </w:tcPr>
          <w:p w:rsidR="00D2393A" w:rsidRPr="00B64AB4" w:rsidRDefault="00D2393A" w:rsidP="00B64AB4">
            <w:pPr>
              <w:spacing w:after="0" w:line="240" w:lineRule="auto"/>
            </w:pPr>
          </w:p>
        </w:tc>
      </w:tr>
      <w:tr w:rsidR="00D2393A" w:rsidRPr="00B64AB4" w:rsidTr="00B64AB4">
        <w:tc>
          <w:tcPr>
            <w:tcW w:w="9571" w:type="dxa"/>
            <w:gridSpan w:val="9"/>
          </w:tcPr>
          <w:p w:rsidR="00D2393A" w:rsidRPr="00B64AB4" w:rsidRDefault="00D2393A" w:rsidP="00B64A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4AB4">
              <w:rPr>
                <w:rFonts w:ascii="Times New Roman" w:hAnsi="Times New Roman"/>
              </w:rPr>
              <w:t>Федеральное казенное учреждение «Исправительная колония №9 Управления Федеральной службы исполнения наказаний по Волгоградской области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АГАПОВ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Николаевич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225658,72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Рено «Логан»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БАРМИН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315455,68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2112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БЕЛОВ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Дочь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Дочь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316436,91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140,37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¼ доли)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 xml:space="preserve">56,1 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14,025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14,025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14,025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БЕЛОВ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211969,74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Комната в общежитии(пользование)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Комната в общежитии(пользование)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Комната в общежитии(пользование)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18,0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18,0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18,0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2106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БЫКОВ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Николаевич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246658,50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19,5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БУБНОВ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Старший оперуполно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моченный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220168,00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45,7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БОНДАРЕНКО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Елена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Юрьевна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325880,04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123600,00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½ доли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Гараж(собственность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Дача(собственность)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62,0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24,0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600,0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36,0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2111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БОЛДИН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Игорь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Юрьевич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247868,72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121343,67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½ доди)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43,0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29,0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43,0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ВИЛЬД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Евгения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Анатольевна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384500,47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ВОРОБЬЕВ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 Викторович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дежурного помощника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254258,48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96000,00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ВОРОНИН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Михаил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Андрианович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439289,58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25736,00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Гараж(собственность)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Квартира(пользование)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59,6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ГАЗ 3110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ВАЗ 2123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ГАВЕНСКИЙ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Олег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Степанович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326712,71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230583,27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41,8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41,8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ДЭУ Нексия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ГАСЫМОВ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Руслан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Видадиевич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125333,20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128982,70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½ доли)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51,4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аывтомобиль ВАЗ 21061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ГОЛЕВ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Егор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320785,16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36,0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2115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ГОРНОСТАЕВ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Евгений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Васильевич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363799,03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220000,00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120,00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ДЭУ Нексия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ДЕРУНОВ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Михаил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Геннадиевич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255762,19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Дача(собственность)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55,6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600,00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55,6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аывтомобиль ГАЗ 24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ВАЗ 2108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ДОЛГОВ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Андрей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214042,64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2112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ДУБЦОВ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Иван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Николаевич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327883,49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23357,00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21093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ДЮЛЬДЕНКО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Дмитрий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Вячеславович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424987,95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27840,00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Рено Логан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ЕЛЬШОВ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Юрьевич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349398,83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198000,00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1/3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2/3 доли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59,2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59,2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21124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ЕЛАГИН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Роман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221363,94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1/4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(собственник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(собственник ¼ доли)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58,8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58,8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58,8 кв.м</w:t>
            </w: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21043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ЕФАНОВ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Роман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Николаевич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Сын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383784,51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98182,49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 (аренда)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600,00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71,9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2102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ЖАДАЕВ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Андрей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Старший оперуполномоченный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306924,91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30,1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2108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КОРОТКОВ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Андрей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Юрьевич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260617,96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53733,84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КАЛИНИН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Геннадиевич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Заместитль начальника колонии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485801,18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62000,00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Гараж</w:t>
            </w:r>
          </w:p>
        </w:tc>
        <w:tc>
          <w:tcPr>
            <w:tcW w:w="1040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 xml:space="preserve">2500,0 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32,0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32,0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30,0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Нива Шевроле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КАЛОШИН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252567,00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КАРАГУЛИН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288046,09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198529,37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5/12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64,2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42,8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ГАЗ 32410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КАЦУБО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Павлович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центра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346220,02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216655,07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32,6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1000,0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2104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КОБЛИКОВ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Петрович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центра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374478,00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120000,00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Квартира(пользование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64,0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64,0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КРУГЛОВ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Федор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пожарной части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301105,65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301150,00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Фольксваген «Гольф»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КОРОБКОВ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 xml:space="preserve">Александр 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266651,53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91,7</w:t>
            </w: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КОЛОМЫТКИН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Денис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Анатольевич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ребенок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Главный инженер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368591,21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½ доли)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31,8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2110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КУЗНЕЦОВ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Дочь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сын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колони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494560,00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166831,29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1/3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1/3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55,5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59,6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55,5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51,6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Хендай Гетц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ЛОБОДА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174AC">
              <w:rPr>
                <w:rFonts w:ascii="Times New Roman" w:hAnsi="Times New Roman"/>
                <w:b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участка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278082,69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152869,98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Квартира9собственность)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41,8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ЛАПИКОВ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283265,00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81130,00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 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 (собственность 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Гараж 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1100,0кв.м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28,0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21,0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52,0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ВАЗ «Приора»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ЛЕПИЛКИН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Дмитрий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Юрьевич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343175,00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93635,00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66,9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66,9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ЛИСНЕВСКИЙ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Дежурный помощник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285364,25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82598,65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½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14,1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 xml:space="preserve">Легковой автомобиль 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Хендай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ЛЫСИКОВ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439289,58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82586,00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Дача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40,2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584,0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ЗАЗ 11022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МАГОМЕДОВ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Валерий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Набигулович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342585,39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63089,10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МЕЩЕРЯКОВ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Викторович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320449,71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98843,59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Рено Логан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МОЛОЛКИН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Старший оперуполномоченный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261605,70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МИНЧЕНКО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Василий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239455,48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1/3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Гараж(собственность)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20,2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24,5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24,0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2107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МИХАЙЛОВ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Алексеевич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Сын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сын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Главный инженер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284606,60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636,00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79,3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636,0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79,3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636,0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79,3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636,0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79,3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2108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МИШИН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Валериевич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Помощник дежурного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225762,72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120211,08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ГАЗ 2110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НИКОЛЕНКО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Виктор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Иванович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дежурного помощника начальника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ПФРСИ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225146,22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1/4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 xml:space="preserve">12,775 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НИКИТИН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524658,72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166831,29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Часть жилого дома(пользование)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55,0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61,0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Фольксваген Пассат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ВАЗ 21213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ПЕРЕВОЗЧИКОВА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Галина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Главный экономист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405541,78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60,8</w:t>
            </w: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ПОПКОВ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Андрей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Олегович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267587,35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82392,40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(собственнсть ½ доли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 xml:space="preserve">63,7 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 xml:space="preserve">41,9 </w:t>
            </w: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АУДИ 80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ПОЛЯНИЧКО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Анна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Александролвна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главного бухгалтера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317342,92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ПОНОМАРЕВ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Игорь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Геннадиевич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454582,73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1/3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Гараж(собственность)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62,0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18,0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Рено Логан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ПОДО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Николаевич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 xml:space="preserve">Дежурный помощник начальника 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264697,14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102000,00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 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 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1500 кв.м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87,4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21124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Автоприцеп Торпан 500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САМБОРСКИЙ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Павел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237154,03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159831,60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34,0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11193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САМОЙЛИК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Татьяна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Александровна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дети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псих. лаборатории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299526,40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1/5)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2/5)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64,7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64,7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СМИРНОВ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Михаил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Юрьевич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226401,62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СМОЛЬЯКОВ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Александр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Анатольевич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дети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Дежурный помощник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275738,17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287279,43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1275,00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 ¼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Квартира(собственность1/2 доли)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участок(пользование)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</w:t>
            </w:r>
            <w:r w:rsidRPr="00F174AC">
              <w:rPr>
                <w:rFonts w:ascii="Times New Roman" w:hAnsi="Times New Roman"/>
              </w:rPr>
              <w:t>(пользование ½ доли)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12,75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127000,00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1640,00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51,8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127000,00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51,8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\Рено логан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ГАЗ 330210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СУХАНОВ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Андрей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Евгеньевич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223405,56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36,0 кв.м</w:t>
            </w: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2115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ТАРАСОВ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Михаил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279458,97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50,6 кв.м</w:t>
            </w: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ТОПЧИЕВ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Юрий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Владимирович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Дежурный помощник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264697,14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102000,00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Жилой дом(собственность)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87,4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1500,00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21124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Автоприцеп торпан 500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ТРИФОНОВА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Екатерина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235297,36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ШАЛАЕВ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Сергей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Валерьевич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265178,31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116695,99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2108</w:t>
            </w:r>
          </w:p>
        </w:tc>
      </w:tr>
      <w:tr w:rsidR="00D2393A" w:rsidRPr="00F174AC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  <w:r w:rsidRPr="00F174AC">
              <w:rPr>
                <w:rFonts w:ascii="Times New Roman" w:hAnsi="Times New Roman"/>
              </w:rPr>
              <w:t>ЩЕДРИН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Вадим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Юрьевич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Заместитель начальника ПЧ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286964,48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27600,00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Однокомнатная квартира(собственность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30,2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Легковой автомобиль ВАЗ 2107</w:t>
            </w:r>
          </w:p>
        </w:tc>
      </w:tr>
      <w:tr w:rsidR="00D2393A" w:rsidRPr="00B64AB4" w:rsidTr="00B64AB4">
        <w:tc>
          <w:tcPr>
            <w:tcW w:w="1951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ЯГНАКОВ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Михаил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Васильевич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214232,71</w:t>
            </w: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222015,12</w:t>
            </w:r>
          </w:p>
        </w:tc>
        <w:tc>
          <w:tcPr>
            <w:tcW w:w="122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</w:t>
            </w:r>
            <w:r w:rsidRPr="00F174AC">
              <w:rPr>
                <w:rFonts w:ascii="Times New Roman" w:hAnsi="Times New Roman"/>
              </w:rPr>
              <w:t>(собственность 1/3)</w:t>
            </w:r>
          </w:p>
        </w:tc>
        <w:tc>
          <w:tcPr>
            <w:tcW w:w="1040" w:type="dxa"/>
            <w:gridSpan w:val="2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 w:rsidRPr="00F174AC">
              <w:rPr>
                <w:rFonts w:ascii="Times New Roman" w:hAnsi="Times New Roman"/>
              </w:rPr>
              <w:t>21,0</w:t>
            </w:r>
          </w:p>
        </w:tc>
        <w:tc>
          <w:tcPr>
            <w:tcW w:w="1134" w:type="dxa"/>
            <w:gridSpan w:val="2"/>
          </w:tcPr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D2393A" w:rsidRPr="00F174AC" w:rsidRDefault="00D2393A" w:rsidP="00B6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2393A" w:rsidRPr="00C01EA6" w:rsidRDefault="00D2393A">
      <w:pPr>
        <w:rPr>
          <w:rFonts w:ascii="Times New Roman" w:hAnsi="Times New Roman"/>
        </w:rPr>
      </w:pPr>
    </w:p>
    <w:sectPr w:rsidR="00D2393A" w:rsidRPr="00C01EA6" w:rsidSect="00557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1ED"/>
    <w:rsid w:val="00001C8A"/>
    <w:rsid w:val="00010ED1"/>
    <w:rsid w:val="000234CC"/>
    <w:rsid w:val="00026DF2"/>
    <w:rsid w:val="00052DD5"/>
    <w:rsid w:val="00060822"/>
    <w:rsid w:val="00060A43"/>
    <w:rsid w:val="00073F1F"/>
    <w:rsid w:val="00074AD4"/>
    <w:rsid w:val="000816E1"/>
    <w:rsid w:val="000876A2"/>
    <w:rsid w:val="000A78B0"/>
    <w:rsid w:val="000B1F66"/>
    <w:rsid w:val="000B2193"/>
    <w:rsid w:val="000C14BF"/>
    <w:rsid w:val="000C49C0"/>
    <w:rsid w:val="000C7FB2"/>
    <w:rsid w:val="000D0EFD"/>
    <w:rsid w:val="000D358E"/>
    <w:rsid w:val="000E6F40"/>
    <w:rsid w:val="000F450E"/>
    <w:rsid w:val="000F53E3"/>
    <w:rsid w:val="001018D3"/>
    <w:rsid w:val="001175A5"/>
    <w:rsid w:val="00122EE1"/>
    <w:rsid w:val="0012540F"/>
    <w:rsid w:val="00126B99"/>
    <w:rsid w:val="0013347B"/>
    <w:rsid w:val="00135D50"/>
    <w:rsid w:val="00141B1D"/>
    <w:rsid w:val="00144463"/>
    <w:rsid w:val="00151B6D"/>
    <w:rsid w:val="00151E4D"/>
    <w:rsid w:val="00153FA2"/>
    <w:rsid w:val="00196BF7"/>
    <w:rsid w:val="001A5E0C"/>
    <w:rsid w:val="001B6482"/>
    <w:rsid w:val="001C20A5"/>
    <w:rsid w:val="00200FB2"/>
    <w:rsid w:val="00204C71"/>
    <w:rsid w:val="00211F89"/>
    <w:rsid w:val="00212273"/>
    <w:rsid w:val="00214E07"/>
    <w:rsid w:val="00231B3E"/>
    <w:rsid w:val="00241917"/>
    <w:rsid w:val="002501D5"/>
    <w:rsid w:val="00250A76"/>
    <w:rsid w:val="00254F0D"/>
    <w:rsid w:val="00274B8E"/>
    <w:rsid w:val="002917A9"/>
    <w:rsid w:val="00291BDB"/>
    <w:rsid w:val="002A28B7"/>
    <w:rsid w:val="002A49DC"/>
    <w:rsid w:val="002A73F9"/>
    <w:rsid w:val="002A7591"/>
    <w:rsid w:val="002D61C7"/>
    <w:rsid w:val="002D6655"/>
    <w:rsid w:val="00302D6F"/>
    <w:rsid w:val="0031716B"/>
    <w:rsid w:val="003211ED"/>
    <w:rsid w:val="00331B0E"/>
    <w:rsid w:val="003342A2"/>
    <w:rsid w:val="00336C17"/>
    <w:rsid w:val="003459C2"/>
    <w:rsid w:val="003565B7"/>
    <w:rsid w:val="0036135F"/>
    <w:rsid w:val="003632A1"/>
    <w:rsid w:val="00384268"/>
    <w:rsid w:val="00395AC2"/>
    <w:rsid w:val="003A70A4"/>
    <w:rsid w:val="003B30B3"/>
    <w:rsid w:val="003E73E9"/>
    <w:rsid w:val="00400C77"/>
    <w:rsid w:val="00401240"/>
    <w:rsid w:val="004020B1"/>
    <w:rsid w:val="00410CE6"/>
    <w:rsid w:val="00426C78"/>
    <w:rsid w:val="00427B6E"/>
    <w:rsid w:val="00431AAA"/>
    <w:rsid w:val="00432139"/>
    <w:rsid w:val="004559B4"/>
    <w:rsid w:val="004568A9"/>
    <w:rsid w:val="00480758"/>
    <w:rsid w:val="00485C91"/>
    <w:rsid w:val="00486F53"/>
    <w:rsid w:val="00486F68"/>
    <w:rsid w:val="004A5C8D"/>
    <w:rsid w:val="004B4FFE"/>
    <w:rsid w:val="004D00C1"/>
    <w:rsid w:val="004D0EB4"/>
    <w:rsid w:val="004D2E55"/>
    <w:rsid w:val="004D4501"/>
    <w:rsid w:val="004D6C17"/>
    <w:rsid w:val="004E7E2E"/>
    <w:rsid w:val="00503505"/>
    <w:rsid w:val="0050547B"/>
    <w:rsid w:val="00510B61"/>
    <w:rsid w:val="00513C1B"/>
    <w:rsid w:val="005270CA"/>
    <w:rsid w:val="00540949"/>
    <w:rsid w:val="00557E2B"/>
    <w:rsid w:val="00563E67"/>
    <w:rsid w:val="00564892"/>
    <w:rsid w:val="00571468"/>
    <w:rsid w:val="00582CA6"/>
    <w:rsid w:val="00583639"/>
    <w:rsid w:val="00590306"/>
    <w:rsid w:val="005A3076"/>
    <w:rsid w:val="005A70C1"/>
    <w:rsid w:val="005B3A0B"/>
    <w:rsid w:val="005C45AE"/>
    <w:rsid w:val="005C70F4"/>
    <w:rsid w:val="005D1A3D"/>
    <w:rsid w:val="005D33AE"/>
    <w:rsid w:val="005E0465"/>
    <w:rsid w:val="005F552A"/>
    <w:rsid w:val="006157AF"/>
    <w:rsid w:val="0061752F"/>
    <w:rsid w:val="00635208"/>
    <w:rsid w:val="00644EB2"/>
    <w:rsid w:val="0065119B"/>
    <w:rsid w:val="006576CD"/>
    <w:rsid w:val="00660BA6"/>
    <w:rsid w:val="00685CFE"/>
    <w:rsid w:val="006A63BE"/>
    <w:rsid w:val="006B00C0"/>
    <w:rsid w:val="006B762C"/>
    <w:rsid w:val="006C1F79"/>
    <w:rsid w:val="006C3397"/>
    <w:rsid w:val="006C5DE0"/>
    <w:rsid w:val="006D43A2"/>
    <w:rsid w:val="006F0499"/>
    <w:rsid w:val="006F1106"/>
    <w:rsid w:val="00715627"/>
    <w:rsid w:val="007508AB"/>
    <w:rsid w:val="00755656"/>
    <w:rsid w:val="007608D6"/>
    <w:rsid w:val="00761704"/>
    <w:rsid w:val="0077643F"/>
    <w:rsid w:val="0078073B"/>
    <w:rsid w:val="00791821"/>
    <w:rsid w:val="00794729"/>
    <w:rsid w:val="007C3D46"/>
    <w:rsid w:val="007E2524"/>
    <w:rsid w:val="007E7612"/>
    <w:rsid w:val="007F3B0D"/>
    <w:rsid w:val="008033F8"/>
    <w:rsid w:val="0081336E"/>
    <w:rsid w:val="008231E5"/>
    <w:rsid w:val="00824053"/>
    <w:rsid w:val="00832785"/>
    <w:rsid w:val="00832BED"/>
    <w:rsid w:val="0084118C"/>
    <w:rsid w:val="00850A4D"/>
    <w:rsid w:val="00851E53"/>
    <w:rsid w:val="008530ED"/>
    <w:rsid w:val="0087184D"/>
    <w:rsid w:val="00871897"/>
    <w:rsid w:val="00875A4A"/>
    <w:rsid w:val="00883463"/>
    <w:rsid w:val="00891796"/>
    <w:rsid w:val="0089588A"/>
    <w:rsid w:val="008964B9"/>
    <w:rsid w:val="008C0FC4"/>
    <w:rsid w:val="008C438A"/>
    <w:rsid w:val="008E7162"/>
    <w:rsid w:val="008E7C68"/>
    <w:rsid w:val="008F27DF"/>
    <w:rsid w:val="008F4F13"/>
    <w:rsid w:val="00922DEE"/>
    <w:rsid w:val="00922F3C"/>
    <w:rsid w:val="00940D41"/>
    <w:rsid w:val="009A0A92"/>
    <w:rsid w:val="009A68A0"/>
    <w:rsid w:val="009A71D9"/>
    <w:rsid w:val="009B61B8"/>
    <w:rsid w:val="009B739E"/>
    <w:rsid w:val="009B750D"/>
    <w:rsid w:val="009C35E7"/>
    <w:rsid w:val="009D5C52"/>
    <w:rsid w:val="009F2E39"/>
    <w:rsid w:val="009F4472"/>
    <w:rsid w:val="009F638C"/>
    <w:rsid w:val="00A12F0A"/>
    <w:rsid w:val="00A135FD"/>
    <w:rsid w:val="00A221C3"/>
    <w:rsid w:val="00A33806"/>
    <w:rsid w:val="00A430FB"/>
    <w:rsid w:val="00A4399A"/>
    <w:rsid w:val="00A57F03"/>
    <w:rsid w:val="00A741E6"/>
    <w:rsid w:val="00A80008"/>
    <w:rsid w:val="00A940EC"/>
    <w:rsid w:val="00AA14F6"/>
    <w:rsid w:val="00AA2910"/>
    <w:rsid w:val="00AA337B"/>
    <w:rsid w:val="00AA4606"/>
    <w:rsid w:val="00AA657A"/>
    <w:rsid w:val="00AB49CD"/>
    <w:rsid w:val="00AB4FE5"/>
    <w:rsid w:val="00AB7C6A"/>
    <w:rsid w:val="00AC12C0"/>
    <w:rsid w:val="00AC2A95"/>
    <w:rsid w:val="00AD779A"/>
    <w:rsid w:val="00B03320"/>
    <w:rsid w:val="00B139B2"/>
    <w:rsid w:val="00B14E01"/>
    <w:rsid w:val="00B327F7"/>
    <w:rsid w:val="00B46A46"/>
    <w:rsid w:val="00B51941"/>
    <w:rsid w:val="00B62255"/>
    <w:rsid w:val="00B64AB4"/>
    <w:rsid w:val="00B707E1"/>
    <w:rsid w:val="00B74867"/>
    <w:rsid w:val="00B76CAF"/>
    <w:rsid w:val="00B83944"/>
    <w:rsid w:val="00B90D06"/>
    <w:rsid w:val="00BA67AE"/>
    <w:rsid w:val="00BC1BD0"/>
    <w:rsid w:val="00BC1ED4"/>
    <w:rsid w:val="00BC42B6"/>
    <w:rsid w:val="00BC5A40"/>
    <w:rsid w:val="00BD69CA"/>
    <w:rsid w:val="00BE644D"/>
    <w:rsid w:val="00BF00EB"/>
    <w:rsid w:val="00C01EA6"/>
    <w:rsid w:val="00C27374"/>
    <w:rsid w:val="00C27F52"/>
    <w:rsid w:val="00C42F6B"/>
    <w:rsid w:val="00C443B6"/>
    <w:rsid w:val="00C71EB3"/>
    <w:rsid w:val="00C820A8"/>
    <w:rsid w:val="00C862FA"/>
    <w:rsid w:val="00C86ABE"/>
    <w:rsid w:val="00C86CD0"/>
    <w:rsid w:val="00C90E64"/>
    <w:rsid w:val="00C971AB"/>
    <w:rsid w:val="00CC0E81"/>
    <w:rsid w:val="00CD3BDE"/>
    <w:rsid w:val="00CD527A"/>
    <w:rsid w:val="00CD673A"/>
    <w:rsid w:val="00CE4D29"/>
    <w:rsid w:val="00CF04B0"/>
    <w:rsid w:val="00CF16E4"/>
    <w:rsid w:val="00CF45C5"/>
    <w:rsid w:val="00CF5FF7"/>
    <w:rsid w:val="00D018A0"/>
    <w:rsid w:val="00D077B5"/>
    <w:rsid w:val="00D128D1"/>
    <w:rsid w:val="00D15E9C"/>
    <w:rsid w:val="00D2393A"/>
    <w:rsid w:val="00D36656"/>
    <w:rsid w:val="00D40008"/>
    <w:rsid w:val="00D45764"/>
    <w:rsid w:val="00D5446F"/>
    <w:rsid w:val="00D56B85"/>
    <w:rsid w:val="00D667B1"/>
    <w:rsid w:val="00D70C05"/>
    <w:rsid w:val="00D91CA5"/>
    <w:rsid w:val="00D92406"/>
    <w:rsid w:val="00D9468C"/>
    <w:rsid w:val="00D957C1"/>
    <w:rsid w:val="00D9586F"/>
    <w:rsid w:val="00DD654A"/>
    <w:rsid w:val="00DE4EB4"/>
    <w:rsid w:val="00DF0850"/>
    <w:rsid w:val="00E1090A"/>
    <w:rsid w:val="00E14BD8"/>
    <w:rsid w:val="00E3464F"/>
    <w:rsid w:val="00E35FBB"/>
    <w:rsid w:val="00E365BC"/>
    <w:rsid w:val="00E43EC7"/>
    <w:rsid w:val="00E4679D"/>
    <w:rsid w:val="00E627E4"/>
    <w:rsid w:val="00E62C0D"/>
    <w:rsid w:val="00E90732"/>
    <w:rsid w:val="00E91FE0"/>
    <w:rsid w:val="00E9484F"/>
    <w:rsid w:val="00EA6C8E"/>
    <w:rsid w:val="00EB05AB"/>
    <w:rsid w:val="00EB472E"/>
    <w:rsid w:val="00EC2B1E"/>
    <w:rsid w:val="00EC562C"/>
    <w:rsid w:val="00ED7497"/>
    <w:rsid w:val="00EE006E"/>
    <w:rsid w:val="00F00F63"/>
    <w:rsid w:val="00F044CE"/>
    <w:rsid w:val="00F05385"/>
    <w:rsid w:val="00F05D5C"/>
    <w:rsid w:val="00F174AC"/>
    <w:rsid w:val="00F222D1"/>
    <w:rsid w:val="00F23385"/>
    <w:rsid w:val="00F23C63"/>
    <w:rsid w:val="00F24900"/>
    <w:rsid w:val="00F3118F"/>
    <w:rsid w:val="00F31E8E"/>
    <w:rsid w:val="00F351F9"/>
    <w:rsid w:val="00F37E97"/>
    <w:rsid w:val="00F537C3"/>
    <w:rsid w:val="00F53E9A"/>
    <w:rsid w:val="00F63C8F"/>
    <w:rsid w:val="00F72FCC"/>
    <w:rsid w:val="00F77DB6"/>
    <w:rsid w:val="00F94D31"/>
    <w:rsid w:val="00FA20CC"/>
    <w:rsid w:val="00FA44C5"/>
    <w:rsid w:val="00FC6173"/>
    <w:rsid w:val="00FD5272"/>
    <w:rsid w:val="00FE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E2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99"/>
    <w:qFormat/>
    <w:rsid w:val="004D4501"/>
    <w:pPr>
      <w:jc w:val="both"/>
    </w:pPr>
    <w:rPr>
      <w:rFonts w:ascii="Times New Roman" w:hAnsi="Times New Roman"/>
      <w:sz w:val="28"/>
      <w:lang w:eastAsia="en-US"/>
    </w:rPr>
  </w:style>
  <w:style w:type="table" w:styleId="TableGrid">
    <w:name w:val="Table Grid"/>
    <w:basedOn w:val="TableNormal"/>
    <w:uiPriority w:val="99"/>
    <w:rsid w:val="001254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1282</TotalTime>
  <Pages>10</Pages>
  <Words>1743</Words>
  <Characters>9940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Вольнонаемные</dc:creator>
  <cp:keywords/>
  <dc:description/>
  <cp:lastModifiedBy>Vilysov</cp:lastModifiedBy>
  <cp:revision>35</cp:revision>
  <dcterms:created xsi:type="dcterms:W3CDTF">2013-03-26T10:49:00Z</dcterms:created>
  <dcterms:modified xsi:type="dcterms:W3CDTF">2013-04-03T11:42:00Z</dcterms:modified>
</cp:coreProperties>
</file>